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2026-OAK-AA-09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Elektroinstallation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Elektroinstallation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